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66FE8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MARTYN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6B00619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9E6DFCD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9247278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against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Turbervyle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Friar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Dorset(q.v.).</w:t>
      </w:r>
    </w:p>
    <w:p w14:paraId="06484BE0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E93819B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BDFD7C0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5649C51" w14:textId="77777777" w:rsidR="001B4037" w:rsidRDefault="001B4037" w:rsidP="001B403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12 December 2021</w:t>
      </w:r>
    </w:p>
    <w:p w14:paraId="0FD338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134BA" w14:textId="77777777" w:rsidR="001B4037" w:rsidRDefault="001B4037" w:rsidP="009139A6">
      <w:r>
        <w:separator/>
      </w:r>
    </w:p>
  </w:endnote>
  <w:endnote w:type="continuationSeparator" w:id="0">
    <w:p w14:paraId="10DDFC83" w14:textId="77777777" w:rsidR="001B4037" w:rsidRDefault="001B40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0A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5F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EA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8836C" w14:textId="77777777" w:rsidR="001B4037" w:rsidRDefault="001B4037" w:rsidP="009139A6">
      <w:r>
        <w:separator/>
      </w:r>
    </w:p>
  </w:footnote>
  <w:footnote w:type="continuationSeparator" w:id="0">
    <w:p w14:paraId="006A08B6" w14:textId="77777777" w:rsidR="001B4037" w:rsidRDefault="001B40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BA9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F3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F4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37"/>
    <w:rsid w:val="000666E0"/>
    <w:rsid w:val="001B403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C94B6"/>
  <w15:chartTrackingRefBased/>
  <w15:docId w15:val="{1E20A2D4-7C67-4DE8-A18F-50FA7D75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40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2022-01-11T20:24:00Z</dcterms:created>
  <dcterms:modified xsi:type="dcterms:W3CDTF">2022-01-11T20:24:00Z</dcterms:modified>
</cp:coreProperties>
</file>